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1F099" w14:textId="1E67C552" w:rsidR="00D61E82" w:rsidRDefault="00D61E82" w:rsidP="00D61E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Everard FRERE</w:t>
      </w:r>
      <w:r w:rsidR="00CC0133">
        <w:rPr>
          <w:rFonts w:ascii="Times New Roman" w:hAnsi="Times New Roman" w:cs="Times New Roman"/>
          <w:sz w:val="24"/>
          <w:szCs w:val="24"/>
          <w:u w:val="single"/>
        </w:rPr>
        <w:t>(FREER)</w:t>
      </w:r>
      <w:r>
        <w:rPr>
          <w:rFonts w:ascii="Times New Roman" w:hAnsi="Times New Roman" w:cs="Times New Roman"/>
          <w:sz w:val="24"/>
          <w:szCs w:val="24"/>
        </w:rPr>
        <w:t xml:space="preserve">        (fl.1448</w:t>
      </w:r>
      <w:r w:rsidR="004F41F1">
        <w:rPr>
          <w:rFonts w:ascii="Times New Roman" w:hAnsi="Times New Roman" w:cs="Times New Roman"/>
          <w:sz w:val="24"/>
          <w:szCs w:val="24"/>
        </w:rPr>
        <w:t>-7</w:t>
      </w:r>
      <w:r w:rsidR="009B73F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2A81A6A" w14:textId="77777777" w:rsidR="00D61E82" w:rsidRDefault="00D61E82" w:rsidP="00D61E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Armourer.</w:t>
      </w:r>
    </w:p>
    <w:p w14:paraId="260A1FAA" w14:textId="77777777" w:rsidR="00D61E82" w:rsidRDefault="00D61E82" w:rsidP="00D61E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6D7759" w14:textId="77777777" w:rsidR="00D61E82" w:rsidRDefault="00D61E82" w:rsidP="00D61E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88932F" w14:textId="77777777" w:rsidR="00D61E82" w:rsidRDefault="00D61E82" w:rsidP="00D61E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>Robert Dodyngton(q.v.) brought a plaint of debt against him.</w:t>
      </w:r>
    </w:p>
    <w:p w14:paraId="618343AB" w14:textId="77777777" w:rsidR="00D61E82" w:rsidRDefault="00D61E82" w:rsidP="00D61E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9F45FF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3C7EFE9" w14:textId="77777777" w:rsidR="00D61E82" w:rsidRDefault="00D61E82" w:rsidP="00D61E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1453</w:t>
      </w:r>
      <w:r>
        <w:rPr>
          <w:rFonts w:ascii="Times New Roman" w:hAnsi="Times New Roman" w:cs="Times New Roman"/>
          <w:sz w:val="24"/>
          <w:szCs w:val="24"/>
        </w:rPr>
        <w:tab/>
        <w:t>Nicholas Neuton brought a plaint of debt against him.</w:t>
      </w:r>
    </w:p>
    <w:p w14:paraId="284B69A1" w14:textId="3B607DEA" w:rsidR="00D61E82" w:rsidRPr="004A6054" w:rsidRDefault="00D61E82" w:rsidP="00D61E8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A6054">
        <w:rPr>
          <w:rFonts w:ascii="Times New Roman" w:hAnsi="Times New Roman" w:cs="Times New Roman"/>
          <w:sz w:val="24"/>
          <w:szCs w:val="24"/>
        </w:rPr>
        <w:tab/>
      </w:r>
      <w:r w:rsidRPr="004A6054"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7" w:history="1">
        <w:r w:rsidRPr="004A6054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https://waalt.uh.edu/index.php/CP40/768</w:t>
        </w:r>
      </w:hyperlink>
      <w:r w:rsidRPr="004A6054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2C53DAE" w14:textId="6DA6431F" w:rsidR="004A6054" w:rsidRPr="004A6054" w:rsidRDefault="004A6054" w:rsidP="004A6054">
      <w:pPr>
        <w:rPr>
          <w:rFonts w:ascii="Times New Roman" w:hAnsi="Times New Roman" w:cs="Times New Roman"/>
          <w:sz w:val="24"/>
          <w:szCs w:val="24"/>
        </w:rPr>
      </w:pPr>
      <w:r w:rsidRPr="004A6054">
        <w:rPr>
          <w:rFonts w:ascii="Times New Roman" w:hAnsi="Times New Roman" w:cs="Times New Roman"/>
          <w:sz w:val="24"/>
          <w:szCs w:val="24"/>
        </w:rPr>
        <w:t>11 May</w:t>
      </w:r>
      <w:r w:rsidRPr="004A6054">
        <w:rPr>
          <w:rFonts w:ascii="Times New Roman" w:hAnsi="Times New Roman" w:cs="Times New Roman"/>
          <w:sz w:val="24"/>
          <w:szCs w:val="24"/>
        </w:rPr>
        <w:tab/>
        <w:t xml:space="preserve">He was one of those whom the Court of Chivalry assigned to advise Robert </w:t>
      </w:r>
    </w:p>
    <w:p w14:paraId="43DC35E5" w14:textId="77777777" w:rsidR="004A6054" w:rsidRPr="004A6054" w:rsidRDefault="004A6054" w:rsidP="004A6054">
      <w:pPr>
        <w:rPr>
          <w:rFonts w:ascii="Times New Roman" w:hAnsi="Times New Roman" w:cs="Times New Roman"/>
          <w:sz w:val="24"/>
          <w:szCs w:val="24"/>
        </w:rPr>
      </w:pPr>
      <w:r w:rsidRPr="004A6054">
        <w:rPr>
          <w:rFonts w:ascii="Times New Roman" w:hAnsi="Times New Roman" w:cs="Times New Roman"/>
          <w:sz w:val="24"/>
          <w:szCs w:val="24"/>
        </w:rPr>
        <w:tab/>
      </w:r>
      <w:r w:rsidRPr="004A6054">
        <w:rPr>
          <w:rFonts w:ascii="Times New Roman" w:hAnsi="Times New Roman" w:cs="Times New Roman"/>
          <w:sz w:val="24"/>
          <w:szCs w:val="24"/>
        </w:rPr>
        <w:tab/>
        <w:t>Norreys(q.v.) prior to his trial by combat against John Lyalton(q.v.) at</w:t>
      </w:r>
    </w:p>
    <w:p w14:paraId="201BBA42" w14:textId="4EE596EB" w:rsidR="004A6054" w:rsidRDefault="004A6054" w:rsidP="004A6054">
      <w:pPr>
        <w:rPr>
          <w:rFonts w:ascii="Times New Roman" w:hAnsi="Times New Roman" w:cs="Times New Roman"/>
          <w:sz w:val="24"/>
          <w:szCs w:val="24"/>
        </w:rPr>
      </w:pPr>
      <w:r w:rsidRPr="004A6054">
        <w:rPr>
          <w:rFonts w:ascii="Times New Roman" w:hAnsi="Times New Roman" w:cs="Times New Roman"/>
          <w:sz w:val="24"/>
          <w:szCs w:val="24"/>
        </w:rPr>
        <w:tab/>
      </w:r>
      <w:r w:rsidRPr="004A6054">
        <w:rPr>
          <w:rFonts w:ascii="Times New Roman" w:hAnsi="Times New Roman" w:cs="Times New Roman"/>
          <w:sz w:val="24"/>
          <w:szCs w:val="24"/>
        </w:rPr>
        <w:tab/>
        <w:t>Smithfield on 25 June.   (Ricardian XXV pp.75-6)</w:t>
      </w:r>
    </w:p>
    <w:p w14:paraId="70BB2B3D" w14:textId="77777777" w:rsidR="00DE626C" w:rsidRDefault="00DE626C" w:rsidP="00DE62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1455</w:t>
      </w:r>
      <w:r>
        <w:rPr>
          <w:rFonts w:ascii="Times New Roman" w:hAnsi="Times New Roman" w:cs="Times New Roman"/>
          <w:sz w:val="24"/>
          <w:szCs w:val="24"/>
        </w:rPr>
        <w:tab/>
        <w:t>He became Master of the Armourers and Brasiers’ Company.</w:t>
      </w:r>
    </w:p>
    <w:p w14:paraId="7FCB4A2D" w14:textId="4216CBF6" w:rsidR="00DE626C" w:rsidRDefault="00DE626C" w:rsidP="00D61E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(see the website of the Worshipful Company of Armourer and Brasiers)</w:t>
      </w:r>
    </w:p>
    <w:p w14:paraId="0971A82C" w14:textId="77777777" w:rsidR="000246E9" w:rsidRDefault="000246E9" w:rsidP="000246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Richard Kneseworth of Kneseworth,</w:t>
      </w:r>
    </w:p>
    <w:p w14:paraId="684D53C2" w14:textId="77777777" w:rsidR="000246E9" w:rsidRDefault="000246E9" w:rsidP="000246E9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Cambridgeshire(q.v.), and John Neuport of Riby, Lincolnshire(q.v.).</w:t>
      </w:r>
    </w:p>
    <w:p w14:paraId="7F9B7202" w14:textId="19022A9B" w:rsidR="000246E9" w:rsidRDefault="000246E9" w:rsidP="000246E9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8" w:history="1">
        <w:r w:rsidRPr="00596A4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https://waalt.uh.edu/index.php/IDXCP40no797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D5714EB" w14:textId="3141F19A" w:rsidR="00DE626C" w:rsidRDefault="00DE626C" w:rsidP="00D61E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>He was Master again.    (ibid.)</w:t>
      </w:r>
    </w:p>
    <w:p w14:paraId="67CCB117" w14:textId="77777777" w:rsidR="004F41F1" w:rsidRDefault="004F41F1" w:rsidP="004F41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1472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Thomas Bere of London, gentleman(q.v.),</w:t>
      </w:r>
    </w:p>
    <w:p w14:paraId="32B2BDD6" w14:textId="77777777" w:rsidR="004F41F1" w:rsidRDefault="004F41F1" w:rsidP="004F41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Lawrence Moyne of London, gentleman(q.v.), Thomas Cokke of Calthorpe,</w:t>
      </w:r>
    </w:p>
    <w:p w14:paraId="0E298599" w14:textId="77777777" w:rsidR="004F41F1" w:rsidRDefault="004F41F1" w:rsidP="004F41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Lincolnshire(q.v.), Thomas Wryght of Sleaford, Lincolnshire(q.v.) and</w:t>
      </w:r>
    </w:p>
    <w:p w14:paraId="69F703AA" w14:textId="77777777" w:rsidR="004F41F1" w:rsidRDefault="004F41F1" w:rsidP="004F41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Richard Kneseworth of London, gentleman(q.v.)</w:t>
      </w:r>
    </w:p>
    <w:p w14:paraId="232CDA41" w14:textId="51120BAC" w:rsidR="00E82006" w:rsidRDefault="004F41F1" w:rsidP="00D61E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9" w:history="1">
        <w:r w:rsidRPr="007C60C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https://waalt.uh.edu/index.php/CP40/841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5A61CBB" w14:textId="77777777" w:rsidR="009B73FA" w:rsidRDefault="009B73FA" w:rsidP="009B73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1475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Richard Kneseworth of  Kneesworth,</w:t>
      </w:r>
    </w:p>
    <w:p w14:paraId="30A92626" w14:textId="77777777" w:rsidR="009B73FA" w:rsidRDefault="009B73FA" w:rsidP="009B73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Cambridgeshire(q.v.).</w:t>
      </w:r>
    </w:p>
    <w:p w14:paraId="3C56B68D" w14:textId="397B557E" w:rsidR="009B73FA" w:rsidRDefault="009B73FA" w:rsidP="009B73FA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10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https://waalt.uh.edu/index.php/CP40/853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02010DD" w14:textId="77777777" w:rsidR="00D61E82" w:rsidRDefault="00D61E82" w:rsidP="00D61E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8F2482" w14:textId="3D5C77ED" w:rsidR="00DE626C" w:rsidRDefault="00DE626C" w:rsidP="00D61E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D71791" w14:textId="174DA73C" w:rsidR="000246E9" w:rsidRDefault="000246E9" w:rsidP="00D61E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October 2022</w:t>
      </w:r>
    </w:p>
    <w:p w14:paraId="642D3F0C" w14:textId="7F4F3E03" w:rsidR="004A6054" w:rsidRDefault="004A6054" w:rsidP="00D61E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April 2024</w:t>
      </w:r>
    </w:p>
    <w:p w14:paraId="31337D1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B3707" w14:textId="77777777" w:rsidR="00D61E82" w:rsidRDefault="00D61E82" w:rsidP="009139A6">
      <w:r>
        <w:separator/>
      </w:r>
    </w:p>
  </w:endnote>
  <w:endnote w:type="continuationSeparator" w:id="0">
    <w:p w14:paraId="3CAA0542" w14:textId="77777777" w:rsidR="00D61E82" w:rsidRDefault="00D61E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36E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96FD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C9C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3655A" w14:textId="77777777" w:rsidR="00D61E82" w:rsidRDefault="00D61E82" w:rsidP="009139A6">
      <w:r>
        <w:separator/>
      </w:r>
    </w:p>
  </w:footnote>
  <w:footnote w:type="continuationSeparator" w:id="0">
    <w:p w14:paraId="607F3014" w14:textId="77777777" w:rsidR="00D61E82" w:rsidRDefault="00D61E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547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C77C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8E56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E82"/>
    <w:rsid w:val="000246E9"/>
    <w:rsid w:val="000666E0"/>
    <w:rsid w:val="001D644D"/>
    <w:rsid w:val="002510B7"/>
    <w:rsid w:val="004A6054"/>
    <w:rsid w:val="004F41F1"/>
    <w:rsid w:val="005C130B"/>
    <w:rsid w:val="005D01BE"/>
    <w:rsid w:val="00676025"/>
    <w:rsid w:val="00826F5C"/>
    <w:rsid w:val="009139A6"/>
    <w:rsid w:val="009448BB"/>
    <w:rsid w:val="009B73FA"/>
    <w:rsid w:val="00A3176C"/>
    <w:rsid w:val="00AE65F8"/>
    <w:rsid w:val="00BA00AB"/>
    <w:rsid w:val="00CB4ED9"/>
    <w:rsid w:val="00CC0133"/>
    <w:rsid w:val="00D61E82"/>
    <w:rsid w:val="00DE626C"/>
    <w:rsid w:val="00E8200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6348A"/>
  <w15:chartTrackingRefBased/>
  <w15:docId w15:val="{310C3345-5637-4FC7-9359-D6931D3F5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61E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alt.uh.edu/index.php/IDXCP40no797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768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s://waalt.uh.edu/index.php/CP40/8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aalt.uh.edu/index.php/CP40/841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159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11</cp:revision>
  <cp:lastPrinted>2022-10-15T19:09:00Z</cp:lastPrinted>
  <dcterms:created xsi:type="dcterms:W3CDTF">2022-05-03T08:10:00Z</dcterms:created>
  <dcterms:modified xsi:type="dcterms:W3CDTF">2024-04-17T16:03:00Z</dcterms:modified>
</cp:coreProperties>
</file>